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1627" w:tblpY="-179"/>
        <w:tblW w:w="9526" w:type="dxa"/>
        <w:tblLayout w:type="fixed"/>
        <w:tblLook w:val="0000" w:firstRow="0" w:lastRow="0" w:firstColumn="0" w:lastColumn="0" w:noHBand="0" w:noVBand="0"/>
      </w:tblPr>
      <w:tblGrid>
        <w:gridCol w:w="4232"/>
        <w:gridCol w:w="1455"/>
        <w:gridCol w:w="3839"/>
      </w:tblGrid>
      <w:tr w:rsidR="00504D12" w:rsidRPr="004876CB" w:rsidTr="00147BC1">
        <w:trPr>
          <w:trHeight w:val="5392"/>
        </w:trPr>
        <w:tc>
          <w:tcPr>
            <w:tcW w:w="4232" w:type="dxa"/>
            <w:shd w:val="clear" w:color="auto" w:fill="auto"/>
          </w:tcPr>
          <w:p w:rsidR="00504D12" w:rsidRDefault="0093257F" w:rsidP="00504D12">
            <w:pPr>
              <w:widowControl w:val="0"/>
              <w:tabs>
                <w:tab w:val="left" w:pos="230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b/>
                <w:szCs w:val="18"/>
                <w:lang w:val="ky-KG" w:eastAsia="ru-RU"/>
              </w:rPr>
            </w:pPr>
            <w:r>
              <w:rPr>
                <w:rFonts w:ascii="Arial" w:eastAsia="Times New Roman" w:hAnsi="Arial"/>
                <w:noProof/>
                <w:sz w:val="26"/>
                <w:szCs w:val="20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0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1985644</wp:posOffset>
                      </wp:positionV>
                      <wp:extent cx="5848350" cy="0"/>
                      <wp:effectExtent l="0" t="0" r="19050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4835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3FC2A5" id="Прямая соединительная линия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.95pt,156.35pt" to="471.45pt,1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" o:allowincell="f" strokeweight="2pt"/>
                  </w:pict>
                </mc:Fallback>
              </mc:AlternateContent>
            </w:r>
            <w:r w:rsidR="00F36F5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2796540</wp:posOffset>
                  </wp:positionH>
                  <wp:positionV relativeFrom="paragraph">
                    <wp:posOffset>41275</wp:posOffset>
                  </wp:positionV>
                  <wp:extent cx="719455" cy="719455"/>
                  <wp:effectExtent l="19050" t="0" r="4445" b="0"/>
                  <wp:wrapNone/>
                  <wp:docPr id="4" name="Рисунок 1" descr="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46490">
              <w:rPr>
                <w:rFonts w:ascii="Times New Roman" w:eastAsia="Times New Roman" w:hAnsi="Times New Roman"/>
                <w:b/>
                <w:szCs w:val="18"/>
                <w:lang w:val="ky-KG" w:eastAsia="ru-RU"/>
              </w:rPr>
              <w:t xml:space="preserve">    </w:t>
            </w:r>
            <w:r w:rsidR="00504D12" w:rsidRPr="00F22582">
              <w:rPr>
                <w:rFonts w:ascii="Times New Roman" w:eastAsia="Times New Roman" w:hAnsi="Times New Roman"/>
                <w:b/>
                <w:szCs w:val="18"/>
                <w:lang w:eastAsia="ru-RU"/>
              </w:rPr>
              <w:t>КЫРГЫЗ РЕСПУБЛИКАСЫНЫН</w:t>
            </w:r>
          </w:p>
          <w:p w:rsidR="00504D12" w:rsidRDefault="00746490" w:rsidP="00504D12">
            <w:pPr>
              <w:widowControl w:val="0"/>
              <w:tabs>
                <w:tab w:val="left" w:pos="230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b/>
                <w:szCs w:val="18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szCs w:val="18"/>
                <w:lang w:val="ky-KG" w:eastAsia="ru-RU"/>
              </w:rPr>
              <w:t xml:space="preserve">    </w:t>
            </w:r>
            <w:r w:rsidR="00504D12">
              <w:rPr>
                <w:rFonts w:ascii="Times New Roman" w:eastAsia="Times New Roman" w:hAnsi="Times New Roman"/>
                <w:b/>
                <w:szCs w:val="18"/>
                <w:lang w:eastAsia="ru-RU"/>
              </w:rPr>
              <w:t>МАДАНИЯТ</w:t>
            </w:r>
            <w:r w:rsidR="008B4879">
              <w:rPr>
                <w:rFonts w:ascii="Times New Roman" w:eastAsia="Times New Roman" w:hAnsi="Times New Roman"/>
                <w:b/>
                <w:szCs w:val="18"/>
                <w:lang w:eastAsia="ru-RU"/>
              </w:rPr>
              <w:t>,</w:t>
            </w:r>
            <w:r w:rsidR="00504D12">
              <w:rPr>
                <w:rFonts w:ascii="Times New Roman" w:eastAsia="Times New Roman" w:hAnsi="Times New Roman"/>
                <w:b/>
                <w:szCs w:val="18"/>
                <w:lang w:eastAsia="ru-RU"/>
              </w:rPr>
              <w:t xml:space="preserve"> МААЛЫМАТ ЖАНА</w:t>
            </w:r>
          </w:p>
          <w:p w:rsidR="00504D12" w:rsidRPr="00F22582" w:rsidRDefault="00504D12" w:rsidP="00504D12">
            <w:pPr>
              <w:widowControl w:val="0"/>
              <w:tabs>
                <w:tab w:val="left" w:pos="230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b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18"/>
                <w:lang w:val="ky-KG" w:eastAsia="ru-RU"/>
              </w:rPr>
              <w:t xml:space="preserve">     </w:t>
            </w:r>
            <w:r w:rsidR="00746490">
              <w:rPr>
                <w:rFonts w:ascii="Times New Roman" w:eastAsia="Times New Roman" w:hAnsi="Times New Roman"/>
                <w:b/>
                <w:szCs w:val="18"/>
                <w:lang w:val="ky-KG" w:eastAsia="ru-RU"/>
              </w:rPr>
              <w:t xml:space="preserve">     </w:t>
            </w:r>
            <w:r>
              <w:rPr>
                <w:rFonts w:ascii="Times New Roman" w:eastAsia="Times New Roman" w:hAnsi="Times New Roman"/>
                <w:b/>
                <w:szCs w:val="18"/>
                <w:lang w:eastAsia="ru-RU"/>
              </w:rPr>
              <w:t>ТУРИЗМ МИНИСТРЛИГИ</w:t>
            </w:r>
          </w:p>
          <w:p w:rsidR="00504D12" w:rsidRPr="00F22582" w:rsidRDefault="00504D12" w:rsidP="00504D1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/>
                <w:szCs w:val="18"/>
                <w:lang w:eastAsia="ru-RU"/>
              </w:rPr>
            </w:pPr>
          </w:p>
          <w:p w:rsidR="00504D12" w:rsidRPr="00F61529" w:rsidRDefault="00AA26A5" w:rsidP="00AA26A5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  </w:t>
            </w:r>
            <w:r w:rsidR="00746490"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720040, </w:t>
            </w:r>
            <w:proofErr w:type="spellStart"/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Кыргыз</w:t>
            </w:r>
            <w:proofErr w:type="spellEnd"/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Республикасы</w:t>
            </w:r>
            <w:proofErr w:type="spellEnd"/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,</w:t>
            </w:r>
          </w:p>
          <w:p w:rsidR="00504D12" w:rsidRPr="00F61529" w:rsidRDefault="00AA26A5" w:rsidP="00AA26A5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       </w:t>
            </w:r>
            <w:r w:rsidR="00746490"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Бишкек ш., Пушкин </w:t>
            </w:r>
            <w:r w:rsidR="00504D12" w:rsidRPr="004876CB">
              <w:rPr>
                <w:rFonts w:ascii="Times New Roman" w:hAnsi="Times New Roman"/>
                <w:sz w:val="14"/>
                <w:lang w:val="ky-KG"/>
              </w:rPr>
              <w:t>көч.,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78</w:t>
            </w:r>
          </w:p>
          <w:p w:rsidR="00504D12" w:rsidRPr="00F61529" w:rsidRDefault="00AA26A5" w:rsidP="00AA26A5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</w:t>
            </w:r>
            <w:r w:rsidR="00746490"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 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Тел. –</w:t>
            </w:r>
            <w:r w:rsidR="006967AA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факс: 62-35-89, тел.: 62-04-82</w:t>
            </w:r>
          </w:p>
          <w:p w:rsidR="00504D12" w:rsidRPr="007A393B" w:rsidRDefault="00AA26A5" w:rsidP="00AA26A5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        </w:t>
            </w:r>
            <w:r w:rsidR="00746490"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 </w:t>
            </w:r>
            <w:r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  <w:t>www</w:t>
            </w:r>
            <w:r w:rsidR="00504D12" w:rsidRPr="007A393B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.</w:t>
            </w:r>
            <w:proofErr w:type="spellStart"/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  <w:t>minculture</w:t>
            </w:r>
            <w:proofErr w:type="spellEnd"/>
            <w:r w:rsidR="00504D12" w:rsidRPr="007A393B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.</w:t>
            </w:r>
            <w:proofErr w:type="spellStart"/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  <w:t>gov</w:t>
            </w:r>
            <w:proofErr w:type="spellEnd"/>
            <w:r w:rsidR="00504D12" w:rsidRPr="007A393B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.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  <w:t>kg</w:t>
            </w:r>
          </w:p>
          <w:p w:rsidR="00504D12" w:rsidRPr="00F117AB" w:rsidRDefault="00AA26A5" w:rsidP="00AA26A5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      </w:t>
            </w:r>
            <w:r w:rsidR="00746490"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 </w:t>
            </w:r>
            <w:r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</w:t>
            </w:r>
            <w:r w:rsidR="00504D12" w:rsidRPr="00F117AB"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>e-mail</w:t>
            </w:r>
            <w:r w:rsidR="00504D12" w:rsidRPr="00F117AB">
              <w:rPr>
                <w:rFonts w:ascii="Times New Roman" w:eastAsia="Times New Roman" w:hAnsi="Times New Roman"/>
                <w:color w:val="000000"/>
                <w:sz w:val="16"/>
                <w:szCs w:val="20"/>
                <w:lang w:val="ky-KG" w:eastAsia="ru-RU"/>
              </w:rPr>
              <w:t xml:space="preserve">: </w:t>
            </w:r>
            <w:hyperlink r:id="rId6" w:history="1">
              <w:r w:rsidR="00504D12" w:rsidRPr="00F117AB">
                <w:rPr>
                  <w:rStyle w:val="a3"/>
                  <w:rFonts w:ascii="Times New Roman" w:eastAsia="Times New Roman" w:hAnsi="Times New Roman"/>
                  <w:color w:val="000000"/>
                  <w:sz w:val="16"/>
                  <w:szCs w:val="20"/>
                  <w:u w:val="none"/>
                  <w:lang w:val="ky-KG" w:eastAsia="ru-RU"/>
                </w:rPr>
                <w:t>minkultkr@mail.ru</w:t>
              </w:r>
            </w:hyperlink>
          </w:p>
          <w:p w:rsidR="00504D12" w:rsidRPr="006967AA" w:rsidRDefault="001E34D0" w:rsidP="001E34D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jc w:val="center"/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</w:pPr>
            <w:r w:rsidRPr="006967AA"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>КР ФМ Борбордук казыналыгы</w:t>
            </w:r>
          </w:p>
          <w:p w:rsidR="00504D12" w:rsidRPr="00F117AB" w:rsidRDefault="00AA26A5" w:rsidP="00AA26A5">
            <w:pPr>
              <w:spacing w:after="0"/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</w:pPr>
            <w:r w:rsidRPr="004876CB">
              <w:rPr>
                <w:rFonts w:ascii="Times New Roman" w:hAnsi="Times New Roman"/>
                <w:sz w:val="14"/>
                <w:lang w:val="ky-KG"/>
              </w:rPr>
              <w:t xml:space="preserve">                   </w:t>
            </w:r>
            <w:r w:rsidR="00746490" w:rsidRPr="004876CB">
              <w:rPr>
                <w:rFonts w:ascii="Times New Roman" w:hAnsi="Times New Roman"/>
                <w:sz w:val="14"/>
                <w:lang w:val="ky-KG"/>
              </w:rPr>
              <w:t xml:space="preserve">          </w:t>
            </w:r>
            <w:r w:rsidRPr="004876CB">
              <w:rPr>
                <w:rFonts w:ascii="Times New Roman" w:hAnsi="Times New Roman"/>
                <w:sz w:val="14"/>
                <w:lang w:val="ky-KG"/>
              </w:rPr>
              <w:t xml:space="preserve"> </w:t>
            </w:r>
            <w:r w:rsidR="00504D12" w:rsidRPr="004876CB">
              <w:rPr>
                <w:rFonts w:ascii="Times New Roman" w:hAnsi="Times New Roman"/>
                <w:sz w:val="14"/>
                <w:lang w:val="ky-KG"/>
              </w:rPr>
              <w:t>ө</w:t>
            </w:r>
            <w:r w:rsidR="00504D12" w:rsidRPr="00F117AB"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>\эсеби 4402011101031186</w:t>
            </w:r>
          </w:p>
          <w:p w:rsidR="00504D12" w:rsidRPr="00F61529" w:rsidRDefault="00AA26A5" w:rsidP="00AA26A5">
            <w:pPr>
              <w:spacing w:after="0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            </w:t>
            </w:r>
            <w:r w:rsidR="00746490"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 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И</w:t>
            </w:r>
            <w:r w:rsidR="00504D12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С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Н 00807200410076</w:t>
            </w:r>
          </w:p>
          <w:p w:rsidR="00504D12" w:rsidRDefault="00AA26A5" w:rsidP="00AA26A5">
            <w:pPr>
              <w:spacing w:after="0"/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                </w:t>
            </w:r>
            <w:r w:rsidR="00746490"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 </w:t>
            </w:r>
            <w:r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</w:t>
            </w:r>
            <w:r w:rsidR="00504D12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ИУРК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23540644</w:t>
            </w:r>
          </w:p>
          <w:p w:rsidR="00504D12" w:rsidRPr="00504D12" w:rsidRDefault="00504D12" w:rsidP="00504D12">
            <w:pPr>
              <w:spacing w:after="0"/>
              <w:jc w:val="center"/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</w:pPr>
          </w:p>
          <w:p w:rsidR="00504D12" w:rsidRDefault="00504D12" w:rsidP="00504D12">
            <w:pPr>
              <w:spacing w:after="0"/>
              <w:rPr>
                <w:rFonts w:ascii="Times New Roman" w:eastAsia="Times New Roman" w:hAnsi="Times New Roman"/>
                <w:sz w:val="14"/>
                <w:szCs w:val="20"/>
                <w:lang w:val="ky-KG" w:eastAsia="ru-RU"/>
              </w:rPr>
            </w:pPr>
          </w:p>
          <w:p w:rsidR="00504D12" w:rsidRPr="00504D12" w:rsidRDefault="00504D12" w:rsidP="00504D12">
            <w:pPr>
              <w:spacing w:after="0"/>
              <w:rPr>
                <w:rFonts w:ascii="Times New Roman" w:eastAsia="Times New Roman" w:hAnsi="Times New Roman"/>
                <w:sz w:val="14"/>
                <w:szCs w:val="20"/>
                <w:lang w:val="ky-KG" w:eastAsia="ru-RU"/>
              </w:rPr>
            </w:pPr>
          </w:p>
          <w:p w:rsidR="00504D12" w:rsidRPr="00AA26A5" w:rsidRDefault="00746490" w:rsidP="00746490">
            <w:pPr>
              <w:tabs>
                <w:tab w:val="left" w:pos="382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     </w:t>
            </w:r>
            <w:r w:rsidR="00504D12" w:rsidRPr="00AA26A5">
              <w:rPr>
                <w:rFonts w:ascii="Times New Roman" w:hAnsi="Times New Roman"/>
                <w:sz w:val="20"/>
                <w:szCs w:val="20"/>
              </w:rPr>
              <w:t>____</w:t>
            </w:r>
            <w:r w:rsidR="00504D12">
              <w:rPr>
                <w:rFonts w:ascii="Times New Roman" w:hAnsi="Times New Roman"/>
                <w:sz w:val="20"/>
                <w:szCs w:val="20"/>
              </w:rPr>
              <w:t>_</w:t>
            </w:r>
            <w:r w:rsidR="00504D12" w:rsidRPr="00AA26A5">
              <w:rPr>
                <w:rFonts w:ascii="Times New Roman" w:hAnsi="Times New Roman"/>
                <w:sz w:val="20"/>
                <w:szCs w:val="20"/>
              </w:rPr>
              <w:t>___</w:t>
            </w:r>
            <w:r w:rsidR="00504D12">
              <w:rPr>
                <w:rFonts w:ascii="Times New Roman" w:hAnsi="Times New Roman"/>
                <w:sz w:val="20"/>
                <w:szCs w:val="20"/>
              </w:rPr>
              <w:t>_____</w:t>
            </w:r>
            <w:r w:rsidR="00504D12" w:rsidRPr="00AA26A5">
              <w:rPr>
                <w:rFonts w:ascii="Times New Roman" w:hAnsi="Times New Roman"/>
                <w:sz w:val="20"/>
                <w:szCs w:val="20"/>
              </w:rPr>
              <w:t>__</w:t>
            </w:r>
            <w:r w:rsidR="00504D12">
              <w:rPr>
                <w:rFonts w:ascii="Times New Roman" w:hAnsi="Times New Roman"/>
                <w:sz w:val="20"/>
                <w:szCs w:val="20"/>
              </w:rPr>
              <w:t>_</w:t>
            </w:r>
            <w:r w:rsidR="00504D12" w:rsidRPr="00AA26A5">
              <w:rPr>
                <w:rFonts w:ascii="Times New Roman" w:hAnsi="Times New Roman"/>
                <w:sz w:val="20"/>
                <w:szCs w:val="20"/>
              </w:rPr>
              <w:t>№______________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____</w:t>
            </w:r>
            <w:r w:rsidR="00504D12" w:rsidRPr="00AA26A5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</w:t>
            </w:r>
          </w:p>
          <w:p w:rsidR="0094565D" w:rsidRDefault="00504D12" w:rsidP="0094565D">
            <w:pPr>
              <w:spacing w:after="0" w:line="240" w:lineRule="atLeast"/>
              <w:ind w:left="284" w:right="-108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AA26A5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46490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       </w:t>
            </w:r>
          </w:p>
          <w:p w:rsidR="00504D12" w:rsidRDefault="00AA26A5" w:rsidP="0094565D">
            <w:pPr>
              <w:spacing w:after="0" w:line="240" w:lineRule="atLeast"/>
              <w:ind w:left="284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r w:rsidR="0094565D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</w:t>
            </w:r>
            <w:r w:rsidR="00504D12">
              <w:rPr>
                <w:rFonts w:ascii="Times New Roman" w:hAnsi="Times New Roman"/>
                <w:sz w:val="20"/>
                <w:szCs w:val="20"/>
              </w:rPr>
              <w:t>№</w:t>
            </w:r>
            <w:r w:rsidR="00504D12" w:rsidRPr="00AA26A5">
              <w:rPr>
                <w:rFonts w:ascii="Times New Roman" w:hAnsi="Times New Roman"/>
                <w:sz w:val="20"/>
                <w:szCs w:val="20"/>
              </w:rPr>
              <w:t>_______</w:t>
            </w:r>
            <w:r w:rsidR="00504D12">
              <w:rPr>
                <w:rFonts w:ascii="Times New Roman" w:hAnsi="Times New Roman"/>
                <w:sz w:val="20"/>
                <w:szCs w:val="20"/>
              </w:rPr>
              <w:t>_</w:t>
            </w:r>
            <w:r w:rsidR="00504D12" w:rsidRPr="00AA26A5">
              <w:rPr>
                <w:rFonts w:ascii="Times New Roman" w:hAnsi="Times New Roman"/>
                <w:sz w:val="20"/>
                <w:szCs w:val="20"/>
              </w:rPr>
              <w:t>__</w:t>
            </w:r>
            <w:r w:rsidR="00504D12">
              <w:rPr>
                <w:rFonts w:ascii="Times New Roman" w:hAnsi="Times New Roman"/>
                <w:sz w:val="20"/>
                <w:szCs w:val="20"/>
                <w:lang w:val="ky-KG"/>
              </w:rPr>
              <w:t>__</w:t>
            </w:r>
            <w:r w:rsidR="00746490">
              <w:rPr>
                <w:rFonts w:ascii="Times New Roman" w:hAnsi="Times New Roman"/>
                <w:sz w:val="20"/>
                <w:szCs w:val="20"/>
              </w:rPr>
              <w:t>___</w:t>
            </w:r>
            <w:r w:rsidR="00504D12" w:rsidRPr="00047311">
              <w:rPr>
                <w:rFonts w:ascii="Times New Roman" w:hAnsi="Times New Roman"/>
                <w:sz w:val="20"/>
                <w:szCs w:val="20"/>
              </w:rPr>
              <w:t>от_____</w:t>
            </w:r>
            <w:r w:rsidR="00504D12">
              <w:rPr>
                <w:rFonts w:ascii="Times New Roman" w:hAnsi="Times New Roman"/>
                <w:sz w:val="20"/>
                <w:szCs w:val="20"/>
              </w:rPr>
              <w:t>_______</w:t>
            </w:r>
            <w:r w:rsidR="0094565D">
              <w:rPr>
                <w:rFonts w:ascii="Times New Roman" w:hAnsi="Times New Roman"/>
                <w:sz w:val="20"/>
                <w:szCs w:val="20"/>
                <w:lang w:val="ky-KG"/>
              </w:rPr>
              <w:t>_</w:t>
            </w:r>
            <w:r w:rsidR="00746490">
              <w:rPr>
                <w:rFonts w:ascii="Times New Roman" w:hAnsi="Times New Roman"/>
                <w:sz w:val="20"/>
                <w:szCs w:val="20"/>
              </w:rPr>
              <w:t>__</w:t>
            </w:r>
            <w:r w:rsidR="00504D12" w:rsidRPr="0004731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A26A5" w:rsidRDefault="00504D12" w:rsidP="00504D12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47311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</w:t>
            </w:r>
          </w:p>
          <w:p w:rsidR="00504D12" w:rsidRPr="00AA26A5" w:rsidRDefault="00746490" w:rsidP="00504D12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</w:t>
            </w:r>
            <w:r w:rsidR="00504D12" w:rsidRPr="00047311">
              <w:rPr>
                <w:rFonts w:ascii="Times New Roman" w:hAnsi="Times New Roman"/>
                <w:sz w:val="24"/>
                <w:szCs w:val="24"/>
              </w:rPr>
              <w:t xml:space="preserve">┌                                                                                        </w:t>
            </w:r>
          </w:p>
          <w:p w:rsidR="00504D12" w:rsidRDefault="00504D12" w:rsidP="00504D12">
            <w:pPr>
              <w:tabs>
                <w:tab w:val="left" w:pos="5907"/>
              </w:tabs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</w:t>
            </w:r>
            <w:r w:rsidRPr="00047311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</w:t>
            </w:r>
          </w:p>
          <w:p w:rsidR="00504D12" w:rsidRPr="00201122" w:rsidRDefault="00504D12" w:rsidP="00504D12">
            <w:pPr>
              <w:tabs>
                <w:tab w:val="left" w:pos="3828"/>
                <w:tab w:val="left" w:pos="5907"/>
              </w:tabs>
              <w:spacing w:after="0" w:line="240" w:lineRule="atLeast"/>
              <w:ind w:left="3183" w:hanging="3183"/>
              <w:rPr>
                <w:rFonts w:ascii="Times New Roman" w:hAnsi="Times New Roman"/>
                <w:i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y-KG"/>
              </w:rPr>
              <w:t xml:space="preserve">                                                                </w:t>
            </w:r>
            <w:r w:rsidR="00746490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04731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hAnsi="Times New Roman"/>
                <w:i/>
                <w:sz w:val="24"/>
                <w:szCs w:val="24"/>
                <w:lang w:val="ky-KG"/>
              </w:rPr>
              <w:t xml:space="preserve">          </w:t>
            </w:r>
            <w:r w:rsidRPr="0004731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Pr="0004731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Pr="0004731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r w:rsidRPr="00047311">
              <w:rPr>
                <w:rFonts w:ascii="Times New Roman" w:hAnsi="Times New Roman"/>
                <w:b/>
                <w:i/>
                <w:sz w:val="24"/>
                <w:szCs w:val="24"/>
                <w:lang w:val="ky-KG"/>
              </w:rPr>
              <w:t xml:space="preserve">  </w:t>
            </w:r>
            <w:r w:rsidRPr="000473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04D12" w:rsidRPr="00AA26A5" w:rsidRDefault="00504D12" w:rsidP="00AA26A5">
            <w:pPr>
              <w:tabs>
                <w:tab w:val="right" w:pos="425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4731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46490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      </w:t>
            </w:r>
            <w:r w:rsidR="00AA26A5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</w:t>
            </w:r>
            <w:r w:rsidRPr="00676E4C">
              <w:rPr>
                <w:rFonts w:ascii="Times New Roman" w:hAnsi="Times New Roman"/>
                <w:sz w:val="24"/>
                <w:szCs w:val="24"/>
              </w:rPr>
              <w:t>┘</w:t>
            </w:r>
          </w:p>
          <w:p w:rsidR="00504D12" w:rsidRPr="00A14606" w:rsidRDefault="00504D12" w:rsidP="00504D1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985"/>
                <w:tab w:val="left" w:pos="2552"/>
                <w:tab w:val="left" w:pos="2835"/>
                <w:tab w:val="left" w:pos="4253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shd w:val="clear" w:color="auto" w:fill="auto"/>
          </w:tcPr>
          <w:p w:rsidR="00504D12" w:rsidRPr="00504D12" w:rsidRDefault="00504D12" w:rsidP="00504D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                  </w:t>
            </w:r>
          </w:p>
          <w:p w:rsidR="00504D12" w:rsidRPr="00504D12" w:rsidRDefault="00504D12" w:rsidP="00504D12">
            <w:pPr>
              <w:spacing w:after="0" w:line="240" w:lineRule="auto"/>
              <w:ind w:left="601" w:right="-674" w:hanging="601"/>
              <w:jc w:val="center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                                                                         </w:t>
            </w:r>
          </w:p>
          <w:p w:rsidR="00504D12" w:rsidRDefault="00504D12" w:rsidP="00504D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D12" w:rsidRDefault="00504D12" w:rsidP="00504D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D12" w:rsidRDefault="00504D12" w:rsidP="00504D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D12" w:rsidRDefault="00504D12" w:rsidP="00504D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D12" w:rsidRDefault="00504D12" w:rsidP="00504D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D12" w:rsidRDefault="00504D12" w:rsidP="00504D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D12" w:rsidRPr="00504D12" w:rsidRDefault="00504D12" w:rsidP="00504D12">
            <w:pP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</w:p>
          <w:p w:rsidR="00504D12" w:rsidRPr="00CD44B3" w:rsidRDefault="00504D12" w:rsidP="00504D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D12" w:rsidRDefault="00504D12" w:rsidP="00504D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D12" w:rsidRDefault="00504D12" w:rsidP="00504D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D12" w:rsidRPr="00A96751" w:rsidRDefault="00504D12" w:rsidP="00504D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9" w:type="dxa"/>
            <w:shd w:val="clear" w:color="auto" w:fill="auto"/>
          </w:tcPr>
          <w:p w:rsidR="00504D12" w:rsidRPr="00504D12" w:rsidRDefault="00504D12" w:rsidP="00504D1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b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val="ky-KG"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МИНИСТЕРСТВО КУЛЬТУРЫ, </w:t>
            </w:r>
          </w:p>
          <w:p w:rsidR="00504D12" w:rsidRDefault="00504D12" w:rsidP="00504D1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b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val="ky-KG" w:eastAsia="ru-RU"/>
              </w:rPr>
              <w:t xml:space="preserve">  ИНФОРМАЦИИ И ТУРИЗМА</w:t>
            </w:r>
          </w:p>
          <w:p w:rsidR="00504D12" w:rsidRDefault="00504D12" w:rsidP="00504D1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b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val="ky-KG" w:eastAsia="ru-RU"/>
              </w:rPr>
              <w:t>КЫРГЫЗСКОЙ РЕСПУБЛИКИ</w:t>
            </w:r>
          </w:p>
          <w:p w:rsidR="00504D12" w:rsidRPr="00504D12" w:rsidRDefault="00504D12" w:rsidP="00504D1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b/>
                <w:szCs w:val="20"/>
                <w:lang w:val="ky-KG" w:eastAsia="ru-RU"/>
              </w:rPr>
            </w:pPr>
          </w:p>
          <w:p w:rsidR="00504D12" w:rsidRPr="00F61529" w:rsidRDefault="00AA26A5" w:rsidP="00504D1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   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720040, </w:t>
            </w:r>
            <w:proofErr w:type="spellStart"/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Кыргызская</w:t>
            </w:r>
            <w:proofErr w:type="spellEnd"/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Республика,</w:t>
            </w:r>
          </w:p>
          <w:p w:rsidR="00504D12" w:rsidRPr="00F61529" w:rsidRDefault="00AA26A5" w:rsidP="00504D1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        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г. Бишкек, ул. Пушкина, 78</w:t>
            </w:r>
          </w:p>
          <w:p w:rsidR="00504D12" w:rsidRPr="00F61529" w:rsidRDefault="00AA26A5" w:rsidP="00504D1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 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Тел. –</w:t>
            </w:r>
            <w:r w:rsidR="006967AA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факс: 62-35-89, тел.: 62-04-82</w:t>
            </w:r>
          </w:p>
          <w:p w:rsidR="00504D12" w:rsidRPr="00F61529" w:rsidRDefault="00AA26A5" w:rsidP="00504D1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            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  <w:t>www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.</w:t>
            </w:r>
            <w:proofErr w:type="spellStart"/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  <w:t>minculture</w:t>
            </w:r>
            <w:proofErr w:type="spellEnd"/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.</w:t>
            </w:r>
            <w:proofErr w:type="spellStart"/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  <w:t>gov</w:t>
            </w:r>
            <w:proofErr w:type="spellEnd"/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.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  <w:t>kg</w:t>
            </w:r>
          </w:p>
          <w:p w:rsidR="00504D12" w:rsidRPr="00F61529" w:rsidRDefault="00AA26A5" w:rsidP="00504D1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          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  <w:t>e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-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  <w:t>mail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: </w:t>
            </w:r>
            <w:hyperlink r:id="rId7" w:history="1">
              <w:r w:rsidR="00504D12" w:rsidRPr="00F61529">
                <w:rPr>
                  <w:rStyle w:val="a3"/>
                  <w:rFonts w:ascii="Times New Roman" w:eastAsia="Times New Roman" w:hAnsi="Times New Roman"/>
                  <w:color w:val="000000"/>
                  <w:sz w:val="16"/>
                  <w:szCs w:val="20"/>
                  <w:u w:val="none"/>
                  <w:lang w:val="en-US" w:eastAsia="ru-RU"/>
                </w:rPr>
                <w:t>minkultkr</w:t>
              </w:r>
              <w:r w:rsidR="00504D12" w:rsidRPr="00F61529">
                <w:rPr>
                  <w:rStyle w:val="a3"/>
                  <w:rFonts w:ascii="Times New Roman" w:eastAsia="Times New Roman" w:hAnsi="Times New Roman"/>
                  <w:color w:val="000000"/>
                  <w:sz w:val="16"/>
                  <w:szCs w:val="20"/>
                  <w:u w:val="none"/>
                  <w:lang w:eastAsia="ru-RU"/>
                </w:rPr>
                <w:t>@</w:t>
              </w:r>
              <w:r w:rsidR="00504D12" w:rsidRPr="00F61529">
                <w:rPr>
                  <w:rStyle w:val="a3"/>
                  <w:rFonts w:ascii="Times New Roman" w:eastAsia="Times New Roman" w:hAnsi="Times New Roman"/>
                  <w:color w:val="000000"/>
                  <w:sz w:val="16"/>
                  <w:szCs w:val="20"/>
                  <w:u w:val="none"/>
                  <w:lang w:val="en-US" w:eastAsia="ru-RU"/>
                </w:rPr>
                <w:t>mail</w:t>
              </w:r>
              <w:r w:rsidR="00504D12" w:rsidRPr="00F61529">
                <w:rPr>
                  <w:rStyle w:val="a3"/>
                  <w:rFonts w:ascii="Times New Roman" w:eastAsia="Times New Roman" w:hAnsi="Times New Roman"/>
                  <w:color w:val="000000"/>
                  <w:sz w:val="16"/>
                  <w:szCs w:val="20"/>
                  <w:u w:val="none"/>
                  <w:lang w:eastAsia="ru-RU"/>
                </w:rPr>
                <w:t>.</w:t>
              </w:r>
              <w:proofErr w:type="spellStart"/>
              <w:r w:rsidR="00504D12" w:rsidRPr="00F61529">
                <w:rPr>
                  <w:rStyle w:val="a3"/>
                  <w:rFonts w:ascii="Times New Roman" w:eastAsia="Times New Roman" w:hAnsi="Times New Roman"/>
                  <w:color w:val="000000"/>
                  <w:sz w:val="16"/>
                  <w:szCs w:val="20"/>
                  <w:u w:val="none"/>
                  <w:lang w:val="en-US" w:eastAsia="ru-RU"/>
                </w:rPr>
                <w:t>ru</w:t>
              </w:r>
              <w:proofErr w:type="spellEnd"/>
            </w:hyperlink>
          </w:p>
          <w:p w:rsidR="00504D12" w:rsidRPr="00F61529" w:rsidRDefault="00AA26A5" w:rsidP="00504D1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Центральное казначейство при МФ КР</w:t>
            </w:r>
          </w:p>
          <w:p w:rsidR="00504D12" w:rsidRPr="00F61529" w:rsidRDefault="00AA26A5" w:rsidP="00504D12">
            <w:pPr>
              <w:spacing w:after="0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              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л\с 4402011101031186</w:t>
            </w:r>
          </w:p>
          <w:p w:rsidR="00504D12" w:rsidRPr="00504D12" w:rsidRDefault="00AA26A5" w:rsidP="00504D12">
            <w:pPr>
              <w:spacing w:after="0"/>
              <w:ind w:left="-1809" w:right="-219" w:firstLine="1809"/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              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ИНН 00807200410076</w:t>
            </w:r>
          </w:p>
          <w:p w:rsidR="00504D12" w:rsidRDefault="00AA26A5" w:rsidP="00504D12">
            <w:pPr>
              <w:spacing w:after="0"/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  <w:t xml:space="preserve">                            </w:t>
            </w:r>
            <w:r w:rsidR="00504D12" w:rsidRPr="00F61529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ОКПО 23540644</w:t>
            </w:r>
          </w:p>
          <w:p w:rsidR="00AA26A5" w:rsidRPr="00AA26A5" w:rsidRDefault="00AA26A5" w:rsidP="00504D12">
            <w:pPr>
              <w:spacing w:after="0"/>
              <w:rPr>
                <w:rFonts w:ascii="Times New Roman" w:eastAsia="Times New Roman" w:hAnsi="Times New Roman"/>
                <w:sz w:val="16"/>
                <w:szCs w:val="20"/>
                <w:lang w:val="ky-KG" w:eastAsia="ru-RU"/>
              </w:rPr>
            </w:pPr>
          </w:p>
          <w:p w:rsidR="00504D12" w:rsidRDefault="00504D12" w:rsidP="00504D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04D12" w:rsidRDefault="00504D12" w:rsidP="00504D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04D12" w:rsidRPr="001465C7" w:rsidRDefault="00504D12" w:rsidP="00504D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04D12" w:rsidRPr="00E87043" w:rsidTr="00367C74">
        <w:trPr>
          <w:trHeight w:val="1163"/>
        </w:trPr>
        <w:tc>
          <w:tcPr>
            <w:tcW w:w="4232" w:type="dxa"/>
            <w:shd w:val="clear" w:color="auto" w:fill="auto"/>
          </w:tcPr>
          <w:p w:rsidR="00504D12" w:rsidRPr="00E87043" w:rsidRDefault="00504D12" w:rsidP="00504D12">
            <w:pPr>
              <w:widowControl w:val="0"/>
              <w:tabs>
                <w:tab w:val="left" w:pos="2304"/>
                <w:tab w:val="center" w:pos="4153"/>
                <w:tab w:val="right" w:pos="8306"/>
              </w:tabs>
              <w:spacing w:after="0" w:line="240" w:lineRule="auto"/>
              <w:ind w:left="602" w:hanging="35"/>
              <w:jc w:val="center"/>
              <w:rPr>
                <w:rFonts w:ascii="Arial" w:eastAsia="Times New Roman" w:hAnsi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455" w:type="dxa"/>
            <w:shd w:val="clear" w:color="auto" w:fill="auto"/>
          </w:tcPr>
          <w:p w:rsidR="00504D12" w:rsidRPr="00E87043" w:rsidRDefault="00504D12" w:rsidP="00504D1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3839" w:type="dxa"/>
            <w:shd w:val="clear" w:color="auto" w:fill="auto"/>
          </w:tcPr>
          <w:p w:rsidR="005E3EB3" w:rsidRDefault="005E3EB3" w:rsidP="00E87043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E87043" w:rsidRDefault="009C139D" w:rsidP="00E87043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Кыргыз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Республикасынын</w:t>
            </w:r>
            <w:proofErr w:type="spellEnd"/>
          </w:p>
          <w:p w:rsidR="009C139D" w:rsidRPr="00932AC1" w:rsidRDefault="007A393B" w:rsidP="00837969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министрликтери жана ведомстволору</w:t>
            </w:r>
          </w:p>
        </w:tc>
      </w:tr>
    </w:tbl>
    <w:p w:rsidR="00F22582" w:rsidRPr="00E87043" w:rsidRDefault="0093257F" w:rsidP="003F1437">
      <w:pPr>
        <w:widowControl w:val="0"/>
        <w:tabs>
          <w:tab w:val="left" w:pos="142"/>
          <w:tab w:val="left" w:pos="284"/>
          <w:tab w:val="left" w:pos="3585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-422275</wp:posOffset>
                </wp:positionH>
                <wp:positionV relativeFrom="paragraph">
                  <wp:posOffset>2747010</wp:posOffset>
                </wp:positionV>
                <wp:extent cx="419100" cy="409575"/>
                <wp:effectExtent l="0" t="0" r="19050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94F8E5" id="Прямоугольник 2" o:spid="_x0000_s1026" style="position:absolute;margin-left:-33.25pt;margin-top:216.3pt;width:33pt;height:32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"/>
            </w:pict>
          </mc:Fallback>
        </mc:AlternateContent>
      </w:r>
      <w:r w:rsidR="00515A5F" w:rsidRPr="00E8704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367C7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367C7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367C7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367C7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367C74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</w:t>
      </w:r>
      <w:r w:rsidR="001220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7A393B" w:rsidRPr="003F1437" w:rsidRDefault="00D33DA1" w:rsidP="003F1437">
      <w:pPr>
        <w:tabs>
          <w:tab w:val="left" w:pos="0"/>
        </w:tabs>
        <w:spacing w:after="0" w:line="20" w:lineRule="atLeast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  <w:r w:rsidR="007A393B" w:rsidRPr="00CB7E80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2019-жылдын 29-августундагы № 21-27734 </w:t>
      </w:r>
      <w:r w:rsidR="003D64BF">
        <w:rPr>
          <w:rFonts w:ascii="Times New Roman" w:hAnsi="Times New Roman"/>
          <w:sz w:val="28"/>
          <w:szCs w:val="28"/>
          <w:lang w:val="ky-KG"/>
        </w:rPr>
        <w:t>“</w:t>
      </w:r>
      <w:r w:rsidR="007A393B" w:rsidRPr="003623EF">
        <w:rPr>
          <w:rFonts w:ascii="Times New Roman" w:hAnsi="Times New Roman"/>
          <w:sz w:val="28"/>
          <w:szCs w:val="28"/>
          <w:lang w:val="ky-KG"/>
        </w:rPr>
        <w:t>Кыргыз элинин маданий мурас, дөөлөттөрүн коргоо иштеринин алкагында кыргыз тайганын сүрөөгө</w:t>
      </w:r>
      <w:r w:rsidR="007A393B">
        <w:rPr>
          <w:rFonts w:ascii="Times New Roman" w:hAnsi="Times New Roman"/>
          <w:sz w:val="28"/>
          <w:szCs w:val="28"/>
          <w:lang w:val="ky-KG"/>
        </w:rPr>
        <w:t xml:space="preserve"> алуу жаатында аткарылуучу и</w:t>
      </w:r>
      <w:r w:rsidR="007A393B" w:rsidRPr="003623EF">
        <w:rPr>
          <w:rFonts w:ascii="Times New Roman" w:hAnsi="Times New Roman"/>
          <w:sz w:val="28"/>
          <w:szCs w:val="28"/>
          <w:lang w:val="ky-KG"/>
        </w:rPr>
        <w:t>ш-чаралардын планы</w:t>
      </w:r>
      <w:r w:rsidR="007A393B">
        <w:rPr>
          <w:rFonts w:ascii="Times New Roman" w:hAnsi="Times New Roman"/>
          <w:sz w:val="28"/>
          <w:szCs w:val="28"/>
          <w:lang w:val="ky-KG"/>
        </w:rPr>
        <w:t>н</w:t>
      </w:r>
      <w:r w:rsidR="003D64BF">
        <w:rPr>
          <w:rFonts w:ascii="Times New Roman" w:hAnsi="Times New Roman"/>
          <w:sz w:val="28"/>
          <w:szCs w:val="28"/>
          <w:lang w:val="ky-KG"/>
        </w:rPr>
        <w:t>”</w:t>
      </w:r>
      <w:r w:rsidR="007A393B" w:rsidRPr="003623E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A393B">
        <w:rPr>
          <w:rFonts w:ascii="Times New Roman" w:hAnsi="Times New Roman"/>
          <w:sz w:val="28"/>
          <w:szCs w:val="28"/>
          <w:lang w:val="ky-KG"/>
        </w:rPr>
        <w:t xml:space="preserve">ишке ашыруу боюнча тапшырмасын аткаруу </w:t>
      </w:r>
      <w:r w:rsidR="003F1437">
        <w:rPr>
          <w:rFonts w:ascii="Times New Roman" w:hAnsi="Times New Roman"/>
          <w:sz w:val="28"/>
          <w:szCs w:val="28"/>
          <w:lang w:val="ky-KG"/>
        </w:rPr>
        <w:t xml:space="preserve">боюнча </w:t>
      </w:r>
      <w:r w:rsidR="003F1437" w:rsidRPr="003F143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3F1437" w:rsidRPr="003F1437">
        <w:rPr>
          <w:rFonts w:ascii="Times New Roman" w:hAnsi="Times New Roman"/>
          <w:bCs/>
          <w:sz w:val="28"/>
          <w:szCs w:val="28"/>
          <w:lang w:val="ky-KG"/>
        </w:rPr>
        <w:t xml:space="preserve">Өкмөтүнүн </w:t>
      </w:r>
      <w:r w:rsidR="003F1437">
        <w:rPr>
          <w:rFonts w:ascii="Times New Roman" w:hAnsi="Times New Roman"/>
          <w:sz w:val="28"/>
          <w:szCs w:val="28"/>
          <w:lang w:val="ky-KG"/>
        </w:rPr>
        <w:t xml:space="preserve">2015-жылдын </w:t>
      </w:r>
      <w:r w:rsidR="003D64BF">
        <w:rPr>
          <w:rFonts w:ascii="Times New Roman" w:hAnsi="Times New Roman"/>
          <w:sz w:val="28"/>
          <w:szCs w:val="28"/>
          <w:lang w:val="ky-KG"/>
        </w:rPr>
        <w:t>5-августундагы № 557  “</w:t>
      </w:r>
      <w:r w:rsidR="003F1437" w:rsidRPr="003F1437">
        <w:rPr>
          <w:rFonts w:ascii="Times New Roman" w:hAnsi="Times New Roman"/>
          <w:sz w:val="28"/>
          <w:szCs w:val="28"/>
          <w:lang w:val="ky-KG"/>
        </w:rPr>
        <w:t>Кыргыз Республикасынын материалдык эмес маданий мурасынын элементтеринин классификациясы жөнүндө жобону жана Кыргыз Республикасынын материалдык эмес маданий мурасынын элементтеринин ул</w:t>
      </w:r>
      <w:r w:rsidR="003D64BF">
        <w:rPr>
          <w:rFonts w:ascii="Times New Roman" w:hAnsi="Times New Roman"/>
          <w:sz w:val="28"/>
          <w:szCs w:val="28"/>
          <w:lang w:val="ky-KG"/>
        </w:rPr>
        <w:t>уттук тизмегин бекитүү тууралуу”</w:t>
      </w:r>
      <w:bookmarkStart w:id="0" w:name="_GoBack"/>
      <w:bookmarkEnd w:id="0"/>
      <w:r w:rsidR="003F1437" w:rsidRPr="003F1437">
        <w:rPr>
          <w:rFonts w:ascii="Times New Roman" w:hAnsi="Times New Roman"/>
          <w:sz w:val="28"/>
          <w:szCs w:val="28"/>
          <w:lang w:val="ky-KG"/>
        </w:rPr>
        <w:t xml:space="preserve"> токтомуна өзгөртүү </w:t>
      </w:r>
      <w:r w:rsidR="003F1437" w:rsidRPr="003F1437">
        <w:rPr>
          <w:rFonts w:ascii="Times New Roman" w:hAnsi="Times New Roman"/>
          <w:bCs/>
          <w:sz w:val="28"/>
          <w:szCs w:val="28"/>
          <w:lang w:val="ky-KG"/>
        </w:rPr>
        <w:t>киргизүү жөнүндө  Кыргыз Республикасынын</w:t>
      </w:r>
      <w:r w:rsidR="003F1437">
        <w:rPr>
          <w:rFonts w:ascii="Times New Roman" w:hAnsi="Times New Roman"/>
          <w:bCs/>
          <w:sz w:val="28"/>
          <w:szCs w:val="28"/>
          <w:lang w:val="ky-KG"/>
        </w:rPr>
        <w:t xml:space="preserve"> Өкмөтүнүн токтомунун долбоорун,</w:t>
      </w:r>
      <w:r w:rsidR="007A393B" w:rsidRPr="003F143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F1437" w:rsidRPr="00F258F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макулдашуу үчүн </w:t>
      </w:r>
      <w:r w:rsidR="003F1437">
        <w:rPr>
          <w:rFonts w:ascii="Times New Roman" w:hAnsi="Times New Roman"/>
          <w:sz w:val="28"/>
          <w:szCs w:val="28"/>
          <w:lang w:val="ky-KG"/>
        </w:rPr>
        <w:t>жөнөтөбүз.</w:t>
      </w:r>
    </w:p>
    <w:p w:rsidR="00277BAC" w:rsidRPr="00277BAC" w:rsidRDefault="00277BAC" w:rsidP="00277BA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Pr="00277BAC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Өкмөтүнүн Регламентинин 56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п</w:t>
      </w:r>
      <w:r w:rsidRPr="00277BA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унктуна ылайык,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мөөнөттүлүгүнө байланыштуу, долбоор</w:t>
      </w:r>
      <w:r w:rsidRPr="00277BA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D33DA1">
        <w:rPr>
          <w:rFonts w:ascii="Times New Roman" w:eastAsia="Times New Roman" w:hAnsi="Times New Roman"/>
          <w:sz w:val="28"/>
          <w:szCs w:val="28"/>
          <w:lang w:val="ky-KG" w:eastAsia="ru-RU"/>
        </w:rPr>
        <w:t>мамлекеттик</w:t>
      </w:r>
      <w:r w:rsidRPr="00277BA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тил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де</w:t>
      </w:r>
      <w:r w:rsidRPr="00277BA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даярдалган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.</w:t>
      </w:r>
    </w:p>
    <w:p w:rsidR="00277BAC" w:rsidRDefault="00277BAC" w:rsidP="00EF7FB9">
      <w:pPr>
        <w:ind w:left="360" w:firstLine="708"/>
        <w:jc w:val="both"/>
        <w:rPr>
          <w:rFonts w:ascii="Times New Roman" w:hAnsi="Times New Roman"/>
          <w:lang w:val="ky-KG"/>
        </w:rPr>
      </w:pPr>
    </w:p>
    <w:p w:rsidR="00EF7FB9" w:rsidRPr="00F258F8" w:rsidRDefault="00EF7FB9" w:rsidP="00EF7FB9">
      <w:pPr>
        <w:ind w:left="360" w:firstLine="708"/>
        <w:jc w:val="both"/>
        <w:rPr>
          <w:rFonts w:ascii="Times New Roman" w:hAnsi="Times New Roman"/>
          <w:lang w:val="ky-KG"/>
        </w:rPr>
      </w:pPr>
      <w:r w:rsidRPr="00F258F8">
        <w:rPr>
          <w:rFonts w:ascii="Times New Roman" w:hAnsi="Times New Roman"/>
          <w:lang w:val="ky-KG"/>
        </w:rPr>
        <w:t>Тиркеме:</w:t>
      </w:r>
    </w:p>
    <w:p w:rsidR="00EF7FB9" w:rsidRPr="00F258F8" w:rsidRDefault="0095529F" w:rsidP="00EF7FB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Буйруктун</w:t>
      </w:r>
      <w:r w:rsidR="00645EB7">
        <w:rPr>
          <w:rFonts w:ascii="Times New Roman" w:hAnsi="Times New Roman"/>
          <w:lang w:val="ky-KG"/>
        </w:rPr>
        <w:t xml:space="preserve"> долбоору   – 3</w:t>
      </w:r>
      <w:r w:rsidR="00EF7FB9" w:rsidRPr="00F258F8">
        <w:rPr>
          <w:rFonts w:ascii="Times New Roman" w:hAnsi="Times New Roman"/>
          <w:lang w:val="ky-KG"/>
        </w:rPr>
        <w:t xml:space="preserve"> б</w:t>
      </w:r>
      <w:r w:rsidR="00AD4E28">
        <w:rPr>
          <w:rFonts w:ascii="Times New Roman" w:hAnsi="Times New Roman"/>
          <w:lang w:val="ky-KG"/>
        </w:rPr>
        <w:t xml:space="preserve"> </w:t>
      </w:r>
      <w:r w:rsidR="00EF7FB9" w:rsidRPr="00F258F8">
        <w:rPr>
          <w:rFonts w:ascii="Times New Roman" w:hAnsi="Times New Roman"/>
          <w:lang w:val="ky-KG"/>
        </w:rPr>
        <w:t xml:space="preserve">.  </w:t>
      </w:r>
    </w:p>
    <w:p w:rsidR="00645EB7" w:rsidRDefault="00147BC1" w:rsidP="00EF7FB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Негиздеме- м</w:t>
      </w:r>
      <w:r w:rsidR="00645EB7">
        <w:rPr>
          <w:rFonts w:ascii="Times New Roman" w:hAnsi="Times New Roman"/>
          <w:lang w:val="ky-KG"/>
        </w:rPr>
        <w:t>аалымкат</w:t>
      </w:r>
      <w:r w:rsidR="0095529F">
        <w:rPr>
          <w:rFonts w:ascii="Times New Roman" w:hAnsi="Times New Roman"/>
          <w:lang w:val="ky-KG"/>
        </w:rPr>
        <w:t xml:space="preserve"> – 2</w:t>
      </w:r>
      <w:r w:rsidR="00EF7FB9" w:rsidRPr="00F258F8">
        <w:rPr>
          <w:rFonts w:ascii="Times New Roman" w:hAnsi="Times New Roman"/>
          <w:lang w:val="ky-KG"/>
        </w:rPr>
        <w:t xml:space="preserve"> б.</w:t>
      </w:r>
    </w:p>
    <w:p w:rsidR="00EF7FB9" w:rsidRPr="00F258F8" w:rsidRDefault="00645EB7" w:rsidP="00EF7FB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Салыштырма таблица – 6 б.</w:t>
      </w:r>
      <w:r w:rsidR="00EF7FB9" w:rsidRPr="00F258F8">
        <w:rPr>
          <w:rFonts w:ascii="Times New Roman" w:hAnsi="Times New Roman"/>
          <w:lang w:val="ky-KG"/>
        </w:rPr>
        <w:t xml:space="preserve"> </w:t>
      </w:r>
    </w:p>
    <w:p w:rsidR="00EF7FB9" w:rsidRDefault="00932AC1" w:rsidP="00EF7FB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Маку</w:t>
      </w:r>
      <w:r w:rsidR="003F1437">
        <w:rPr>
          <w:rFonts w:ascii="Times New Roman" w:hAnsi="Times New Roman"/>
          <w:lang w:val="ky-KG"/>
        </w:rPr>
        <w:t>лдашуу баракча</w:t>
      </w:r>
      <w:r>
        <w:rPr>
          <w:rFonts w:ascii="Times New Roman" w:hAnsi="Times New Roman"/>
          <w:lang w:val="ky-KG"/>
        </w:rPr>
        <w:t xml:space="preserve"> – </w:t>
      </w:r>
      <w:r w:rsidR="003F1437">
        <w:rPr>
          <w:rFonts w:ascii="Times New Roman" w:hAnsi="Times New Roman"/>
          <w:lang w:val="ky-KG"/>
        </w:rPr>
        <w:t>1</w:t>
      </w:r>
      <w:r w:rsidR="00EF7FB9" w:rsidRPr="00F258F8">
        <w:rPr>
          <w:rFonts w:ascii="Times New Roman" w:hAnsi="Times New Roman"/>
          <w:lang w:val="ky-KG"/>
        </w:rPr>
        <w:t xml:space="preserve"> б.</w:t>
      </w:r>
    </w:p>
    <w:p w:rsidR="009C139D" w:rsidRDefault="009C139D" w:rsidP="00EF7F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367C74" w:rsidRDefault="00367C74" w:rsidP="00EF7F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EF7FB9" w:rsidRPr="00F258F8" w:rsidRDefault="00932AC1" w:rsidP="00EF7F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Статс-</w:t>
      </w:r>
      <w:r w:rsidR="003F1437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катчы</w:t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  <w:t>Б. Секимов</w:t>
      </w:r>
    </w:p>
    <w:p w:rsidR="00932AC1" w:rsidRDefault="00932AC1" w:rsidP="00D052A3">
      <w:pPr>
        <w:pStyle w:val="Default"/>
        <w:jc w:val="both"/>
        <w:rPr>
          <w:bCs/>
          <w:color w:val="auto"/>
          <w:sz w:val="18"/>
          <w:szCs w:val="18"/>
        </w:rPr>
      </w:pPr>
    </w:p>
    <w:p w:rsidR="00D052A3" w:rsidRPr="003F1437" w:rsidRDefault="00D052A3" w:rsidP="00D052A3">
      <w:pPr>
        <w:pStyle w:val="Default"/>
        <w:jc w:val="both"/>
        <w:rPr>
          <w:rFonts w:eastAsia="Times New Roman"/>
          <w:b/>
          <w:sz w:val="16"/>
          <w:szCs w:val="16"/>
          <w:lang w:val="ky-KG"/>
        </w:rPr>
      </w:pPr>
      <w:r w:rsidRPr="003F1437">
        <w:rPr>
          <w:bCs/>
          <w:color w:val="auto"/>
          <w:sz w:val="16"/>
          <w:szCs w:val="16"/>
        </w:rPr>
        <w:t xml:space="preserve">Ж. </w:t>
      </w:r>
      <w:proofErr w:type="spellStart"/>
      <w:r w:rsidRPr="003F1437">
        <w:rPr>
          <w:bCs/>
          <w:color w:val="auto"/>
          <w:sz w:val="16"/>
          <w:szCs w:val="16"/>
        </w:rPr>
        <w:t>Дозоева</w:t>
      </w:r>
      <w:proofErr w:type="spellEnd"/>
    </w:p>
    <w:p w:rsidR="00E87043" w:rsidRPr="003F1437" w:rsidRDefault="003F1437" w:rsidP="00D052A3">
      <w:pPr>
        <w:pStyle w:val="Default"/>
        <w:jc w:val="both"/>
        <w:rPr>
          <w:bCs/>
          <w:color w:val="auto"/>
          <w:sz w:val="16"/>
          <w:szCs w:val="16"/>
        </w:rPr>
      </w:pPr>
      <w:r>
        <w:rPr>
          <w:bCs/>
          <w:color w:val="auto"/>
          <w:sz w:val="16"/>
          <w:szCs w:val="16"/>
        </w:rPr>
        <w:t>62-13-31</w:t>
      </w:r>
    </w:p>
    <w:sectPr w:rsidR="00E87043" w:rsidRPr="003F1437" w:rsidSect="005E3EB3">
      <w:pgSz w:w="11906" w:h="16838" w:code="9"/>
      <w:pgMar w:top="1134" w:right="851" w:bottom="568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29787E"/>
    <w:multiLevelType w:val="hybridMultilevel"/>
    <w:tmpl w:val="69100BF6"/>
    <w:lvl w:ilvl="0" w:tplc="6B24A13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A12364"/>
    <w:multiLevelType w:val="hybridMultilevel"/>
    <w:tmpl w:val="BD16A838"/>
    <w:lvl w:ilvl="0" w:tplc="0FDA706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57F"/>
    <w:rsid w:val="00004F7D"/>
    <w:rsid w:val="000B2ECF"/>
    <w:rsid w:val="00116C15"/>
    <w:rsid w:val="001220FE"/>
    <w:rsid w:val="001465C7"/>
    <w:rsid w:val="00147BC1"/>
    <w:rsid w:val="001716B5"/>
    <w:rsid w:val="001722E0"/>
    <w:rsid w:val="0018180D"/>
    <w:rsid w:val="00185AE2"/>
    <w:rsid w:val="001A1C94"/>
    <w:rsid w:val="001A6349"/>
    <w:rsid w:val="001C005F"/>
    <w:rsid w:val="001E34D0"/>
    <w:rsid w:val="00201122"/>
    <w:rsid w:val="00202872"/>
    <w:rsid w:val="00240527"/>
    <w:rsid w:val="002479A0"/>
    <w:rsid w:val="00254E73"/>
    <w:rsid w:val="00277BAC"/>
    <w:rsid w:val="002C6A87"/>
    <w:rsid w:val="00340C1B"/>
    <w:rsid w:val="0036311C"/>
    <w:rsid w:val="00367C74"/>
    <w:rsid w:val="003C690B"/>
    <w:rsid w:val="003D64BF"/>
    <w:rsid w:val="003F1437"/>
    <w:rsid w:val="00462CF3"/>
    <w:rsid w:val="004876CB"/>
    <w:rsid w:val="004A72AE"/>
    <w:rsid w:val="00504D12"/>
    <w:rsid w:val="00515A5F"/>
    <w:rsid w:val="00520F19"/>
    <w:rsid w:val="00555789"/>
    <w:rsid w:val="005C0421"/>
    <w:rsid w:val="005C36C1"/>
    <w:rsid w:val="005E3EB3"/>
    <w:rsid w:val="006043BB"/>
    <w:rsid w:val="00645EB7"/>
    <w:rsid w:val="006573E1"/>
    <w:rsid w:val="00676E4C"/>
    <w:rsid w:val="006967AA"/>
    <w:rsid w:val="00696B4D"/>
    <w:rsid w:val="006D7B54"/>
    <w:rsid w:val="006E24D9"/>
    <w:rsid w:val="00746490"/>
    <w:rsid w:val="00775639"/>
    <w:rsid w:val="007813F1"/>
    <w:rsid w:val="007A0B5E"/>
    <w:rsid w:val="007A0EAB"/>
    <w:rsid w:val="007A393B"/>
    <w:rsid w:val="007D68C2"/>
    <w:rsid w:val="007F5CBE"/>
    <w:rsid w:val="00826A2A"/>
    <w:rsid w:val="00837969"/>
    <w:rsid w:val="00841CA3"/>
    <w:rsid w:val="008508DC"/>
    <w:rsid w:val="00893F8A"/>
    <w:rsid w:val="008B4879"/>
    <w:rsid w:val="008B55D2"/>
    <w:rsid w:val="008B7B4C"/>
    <w:rsid w:val="008C4056"/>
    <w:rsid w:val="008C7028"/>
    <w:rsid w:val="00910052"/>
    <w:rsid w:val="0093257F"/>
    <w:rsid w:val="00932AC1"/>
    <w:rsid w:val="0094565D"/>
    <w:rsid w:val="0095494E"/>
    <w:rsid w:val="0095529F"/>
    <w:rsid w:val="00990E59"/>
    <w:rsid w:val="009B52A7"/>
    <w:rsid w:val="009C139D"/>
    <w:rsid w:val="00A14606"/>
    <w:rsid w:val="00A50288"/>
    <w:rsid w:val="00A64C8E"/>
    <w:rsid w:val="00A96751"/>
    <w:rsid w:val="00AA219D"/>
    <w:rsid w:val="00AA26A5"/>
    <w:rsid w:val="00AA2C3F"/>
    <w:rsid w:val="00AC2AA8"/>
    <w:rsid w:val="00AD4E28"/>
    <w:rsid w:val="00AF259D"/>
    <w:rsid w:val="00B81AFB"/>
    <w:rsid w:val="00BB5C15"/>
    <w:rsid w:val="00BC0CFD"/>
    <w:rsid w:val="00C04D5F"/>
    <w:rsid w:val="00CA21A9"/>
    <w:rsid w:val="00CB04F9"/>
    <w:rsid w:val="00CD3F1A"/>
    <w:rsid w:val="00CD44B3"/>
    <w:rsid w:val="00CF1970"/>
    <w:rsid w:val="00CF6586"/>
    <w:rsid w:val="00D052A3"/>
    <w:rsid w:val="00D10607"/>
    <w:rsid w:val="00D33DA1"/>
    <w:rsid w:val="00D7298B"/>
    <w:rsid w:val="00DC667B"/>
    <w:rsid w:val="00DF37D9"/>
    <w:rsid w:val="00E01385"/>
    <w:rsid w:val="00E67583"/>
    <w:rsid w:val="00E87043"/>
    <w:rsid w:val="00EA472A"/>
    <w:rsid w:val="00ED726A"/>
    <w:rsid w:val="00ED7EED"/>
    <w:rsid w:val="00EF7FB9"/>
    <w:rsid w:val="00F117AB"/>
    <w:rsid w:val="00F22582"/>
    <w:rsid w:val="00F36F57"/>
    <w:rsid w:val="00F41332"/>
    <w:rsid w:val="00F61529"/>
    <w:rsid w:val="00FF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A3A9B"/>
  <w15:docId w15:val="{987B053C-C484-41A8-8CAA-8344F0708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C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5F"/>
    <w:rPr>
      <w:color w:val="0000FF"/>
      <w:u w:val="single"/>
    </w:rPr>
  </w:style>
  <w:style w:type="paragraph" w:customStyle="1" w:styleId="Default">
    <w:name w:val="Default"/>
    <w:rsid w:val="00CA21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2">
    <w:name w:val="List 2"/>
    <w:basedOn w:val="a"/>
    <w:uiPriority w:val="99"/>
    <w:unhideWhenUsed/>
    <w:rsid w:val="00D33DA1"/>
    <w:pPr>
      <w:ind w:left="566" w:hanging="283"/>
      <w:contextualSpacing/>
    </w:pPr>
  </w:style>
  <w:style w:type="paragraph" w:styleId="a4">
    <w:name w:val="Body Text"/>
    <w:basedOn w:val="a"/>
    <w:link w:val="a5"/>
    <w:uiPriority w:val="99"/>
    <w:unhideWhenUsed/>
    <w:rsid w:val="00D33DA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D33DA1"/>
    <w:rPr>
      <w:sz w:val="22"/>
      <w:szCs w:val="22"/>
      <w:lang w:eastAsia="en-US"/>
    </w:rPr>
  </w:style>
  <w:style w:type="paragraph" w:styleId="a6">
    <w:name w:val="Body Text Indent"/>
    <w:basedOn w:val="a"/>
    <w:link w:val="a7"/>
    <w:uiPriority w:val="99"/>
    <w:unhideWhenUsed/>
    <w:rsid w:val="00D33DA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D33DA1"/>
    <w:rPr>
      <w:sz w:val="22"/>
      <w:szCs w:val="22"/>
      <w:lang w:eastAsia="en-US"/>
    </w:rPr>
  </w:style>
  <w:style w:type="paragraph" w:styleId="a8">
    <w:name w:val="Body Text First Indent"/>
    <w:basedOn w:val="a4"/>
    <w:link w:val="a9"/>
    <w:uiPriority w:val="99"/>
    <w:unhideWhenUsed/>
    <w:rsid w:val="00D33DA1"/>
    <w:pPr>
      <w:spacing w:after="200"/>
      <w:ind w:firstLine="360"/>
    </w:pPr>
  </w:style>
  <w:style w:type="character" w:customStyle="1" w:styleId="a9">
    <w:name w:val="Красная строка Знак"/>
    <w:basedOn w:val="a5"/>
    <w:link w:val="a8"/>
    <w:uiPriority w:val="99"/>
    <w:rsid w:val="00D33DA1"/>
    <w:rPr>
      <w:sz w:val="22"/>
      <w:szCs w:val="22"/>
      <w:lang w:eastAsia="en-US"/>
    </w:rPr>
  </w:style>
  <w:style w:type="paragraph" w:styleId="20">
    <w:name w:val="Body Text First Indent 2"/>
    <w:basedOn w:val="a6"/>
    <w:link w:val="21"/>
    <w:uiPriority w:val="99"/>
    <w:unhideWhenUsed/>
    <w:rsid w:val="00D33DA1"/>
    <w:pPr>
      <w:spacing w:after="200"/>
      <w:ind w:left="360" w:firstLine="360"/>
    </w:pPr>
  </w:style>
  <w:style w:type="character" w:customStyle="1" w:styleId="21">
    <w:name w:val="Красная строка 2 Знак"/>
    <w:basedOn w:val="a7"/>
    <w:link w:val="20"/>
    <w:uiPriority w:val="99"/>
    <w:rsid w:val="00D33DA1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F1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F143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inkultkr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nkultkr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zer\Downloads\&#1041;&#1083;&#1072;&#1085;&#1082;_20.09.18_&#1089;&#1090;&#1072;&#1090;&#1089;-&#1089;&#1077;&#1082;&#1088;&#1077;&#1090;&#1072;&#1088;&#1100;%20(1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Бланк_20.09.18_статс-секретарь (1)</Template>
  <TotalTime>24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2873</CharactersWithSpaces>
  <SharedDoc>false</SharedDoc>
  <HLinks>
    <vt:vector size="12" baseType="variant">
      <vt:variant>
        <vt:i4>5046384</vt:i4>
      </vt:variant>
      <vt:variant>
        <vt:i4>3</vt:i4>
      </vt:variant>
      <vt:variant>
        <vt:i4>0</vt:i4>
      </vt:variant>
      <vt:variant>
        <vt:i4>5</vt:i4>
      </vt:variant>
      <vt:variant>
        <vt:lpwstr>mailto:minkultkr@mail.ru</vt:lpwstr>
      </vt:variant>
      <vt:variant>
        <vt:lpwstr/>
      </vt:variant>
      <vt:variant>
        <vt:i4>5046384</vt:i4>
      </vt:variant>
      <vt:variant>
        <vt:i4>0</vt:i4>
      </vt:variant>
      <vt:variant>
        <vt:i4>0</vt:i4>
      </vt:variant>
      <vt:variant>
        <vt:i4>5</vt:i4>
      </vt:variant>
      <vt:variant>
        <vt:lpwstr>mailto:minkultkr@mail.ru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Пользователь Windows</cp:lastModifiedBy>
  <cp:revision>6</cp:revision>
  <cp:lastPrinted>2020-10-16T04:05:00Z</cp:lastPrinted>
  <dcterms:created xsi:type="dcterms:W3CDTF">2020-10-15T08:23:00Z</dcterms:created>
  <dcterms:modified xsi:type="dcterms:W3CDTF">2020-10-16T04:07:00Z</dcterms:modified>
</cp:coreProperties>
</file>